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79B0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REPUBLIKA HRVATSKA</w:t>
      </w:r>
    </w:p>
    <w:p w14:paraId="49DA13F4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TRGOVAČKI SUD U ZAGREBU</w:t>
      </w:r>
    </w:p>
    <w:p w14:paraId="4E3C4843" w14:textId="77777777" w:rsidR="0066551D" w:rsidRPr="00E9550F" w:rsidRDefault="00BE18B2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 Johna Fitzgeralda Kennedyja 11</w:t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  <w:t xml:space="preserve">           </w:t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b/>
          <w:sz w:val="24"/>
          <w:szCs w:val="24"/>
        </w:rPr>
        <w:tab/>
      </w:r>
      <w:r w:rsidR="0066551D" w:rsidRPr="00E9550F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66551D" w:rsidRPr="00E9550F">
        <w:rPr>
          <w:rFonts w:ascii="Arial" w:hAnsi="Arial" w:cs="Arial"/>
          <w:b/>
          <w:sz w:val="24"/>
          <w:szCs w:val="24"/>
        </w:rPr>
        <w:tab/>
      </w:r>
      <w:r w:rsidR="0066551D" w:rsidRPr="00E9550F">
        <w:rPr>
          <w:rFonts w:ascii="Arial" w:hAnsi="Arial" w:cs="Arial"/>
          <w:b/>
          <w:sz w:val="24"/>
          <w:szCs w:val="24"/>
        </w:rPr>
        <w:tab/>
      </w:r>
      <w:r w:rsidR="0066551D" w:rsidRPr="00E9550F">
        <w:rPr>
          <w:rFonts w:ascii="Arial" w:hAnsi="Arial" w:cs="Arial"/>
          <w:b/>
          <w:sz w:val="24"/>
          <w:szCs w:val="24"/>
        </w:rPr>
        <w:tab/>
        <w:t xml:space="preserve">              </w:t>
      </w:r>
    </w:p>
    <w:p w14:paraId="79AD1D42" w14:textId="77777777" w:rsidR="0066551D" w:rsidRPr="00E9550F" w:rsidRDefault="0066551D" w:rsidP="006655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Z A P I S N I K</w:t>
      </w:r>
    </w:p>
    <w:p w14:paraId="014874E7" w14:textId="77777777" w:rsidR="0066551D" w:rsidRPr="00E9550F" w:rsidRDefault="0066551D" w:rsidP="006655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 xml:space="preserve">s ročišta radi </w:t>
      </w:r>
      <w:r w:rsidR="00AE4B2B" w:rsidRPr="00E9550F">
        <w:rPr>
          <w:rFonts w:ascii="Arial" w:hAnsi="Arial" w:cs="Arial"/>
          <w:sz w:val="24"/>
          <w:szCs w:val="24"/>
        </w:rPr>
        <w:t>utvrđivanja</w:t>
      </w:r>
      <w:r w:rsidR="00560781" w:rsidRPr="00E9550F">
        <w:rPr>
          <w:rFonts w:ascii="Arial" w:hAnsi="Arial" w:cs="Arial"/>
          <w:sz w:val="24"/>
          <w:szCs w:val="24"/>
        </w:rPr>
        <w:t xml:space="preserve"> vrijednosti nekretnine</w:t>
      </w:r>
      <w:r w:rsidRPr="00E9550F">
        <w:rPr>
          <w:rFonts w:ascii="Arial" w:hAnsi="Arial" w:cs="Arial"/>
          <w:sz w:val="24"/>
          <w:szCs w:val="24"/>
        </w:rPr>
        <w:t xml:space="preserve"> održano </w:t>
      </w:r>
      <w:r w:rsidR="00C9456A">
        <w:rPr>
          <w:rFonts w:ascii="Arial" w:hAnsi="Arial" w:cs="Arial"/>
          <w:sz w:val="24"/>
          <w:szCs w:val="24"/>
        </w:rPr>
        <w:t>1. lipnja</w:t>
      </w:r>
      <w:r w:rsidR="00F272E0">
        <w:rPr>
          <w:rFonts w:ascii="Arial" w:hAnsi="Arial" w:cs="Arial"/>
          <w:sz w:val="24"/>
          <w:szCs w:val="24"/>
        </w:rPr>
        <w:t xml:space="preserve"> 2023</w:t>
      </w:r>
      <w:r w:rsidR="00006E33" w:rsidRPr="00E9550F">
        <w:rPr>
          <w:rFonts w:ascii="Arial" w:hAnsi="Arial" w:cs="Arial"/>
          <w:sz w:val="24"/>
          <w:szCs w:val="24"/>
        </w:rPr>
        <w:t>.</w:t>
      </w:r>
      <w:r w:rsidRPr="00E9550F">
        <w:rPr>
          <w:rFonts w:ascii="Arial" w:hAnsi="Arial" w:cs="Arial"/>
          <w:sz w:val="24"/>
          <w:szCs w:val="24"/>
        </w:rPr>
        <w:t xml:space="preserve"> </w:t>
      </w:r>
    </w:p>
    <w:p w14:paraId="53B96236" w14:textId="77777777" w:rsidR="0066551D" w:rsidRPr="00E9550F" w:rsidRDefault="0066551D" w:rsidP="006655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na Trgovačkom sudu u Zagrebu.</w:t>
      </w:r>
    </w:p>
    <w:p w14:paraId="09F9967A" w14:textId="77777777" w:rsidR="0066551D" w:rsidRPr="00E9550F" w:rsidRDefault="0066551D" w:rsidP="00101674">
      <w:pPr>
        <w:spacing w:after="0"/>
        <w:ind w:right="-285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55"/>
        <w:gridCol w:w="1731"/>
        <w:gridCol w:w="3969"/>
      </w:tblGrid>
      <w:tr w:rsidR="0066551D" w:rsidRPr="00E9550F" w14:paraId="5D80FDC1" w14:textId="77777777" w:rsidTr="00101674">
        <w:trPr>
          <w:trHeight w:val="1038"/>
        </w:trPr>
        <w:tc>
          <w:tcPr>
            <w:tcW w:w="3055" w:type="dxa"/>
            <w:vAlign w:val="center"/>
          </w:tcPr>
          <w:p w14:paraId="470E71A1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Prisutni od strane suda:</w:t>
            </w:r>
          </w:p>
          <w:p w14:paraId="102A06E2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Daniela Nizić</w:t>
            </w:r>
          </w:p>
          <w:p w14:paraId="3756B3F7" w14:textId="77777777" w:rsidR="0066551D" w:rsidRPr="00E9550F" w:rsidRDefault="00006E33" w:rsidP="00006E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(viša s</w:t>
            </w:r>
            <w:r w:rsidR="0066551D" w:rsidRPr="00E9550F">
              <w:rPr>
                <w:rFonts w:ascii="Arial" w:hAnsi="Arial" w:cs="Arial"/>
                <w:sz w:val="24"/>
                <w:szCs w:val="24"/>
              </w:rPr>
              <w:t>udska savjetnica</w:t>
            </w:r>
            <w:r w:rsidRPr="00E9550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31" w:type="dxa"/>
          </w:tcPr>
          <w:p w14:paraId="1442D67C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632B1F06" w14:textId="77777777" w:rsidR="0066551D" w:rsidRPr="00E9550F" w:rsidRDefault="0066551D" w:rsidP="00101674">
            <w:pPr>
              <w:tabs>
                <w:tab w:val="left" w:pos="3343"/>
              </w:tabs>
              <w:spacing w:after="0"/>
              <w:ind w:left="-485" w:firstLine="485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Pravna stvar:</w:t>
            </w:r>
          </w:p>
          <w:p w14:paraId="08520A11" w14:textId="77777777" w:rsidR="0066551D" w:rsidRDefault="00EB5893" w:rsidP="007E13E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93">
              <w:rPr>
                <w:rFonts w:ascii="Arial" w:hAnsi="Arial" w:cs="Arial"/>
                <w:sz w:val="24"/>
                <w:szCs w:val="24"/>
              </w:rPr>
              <w:t>I-o</w:t>
            </w:r>
            <w:r w:rsidR="0066551D" w:rsidRPr="00EB5893">
              <w:rPr>
                <w:rFonts w:ascii="Arial" w:hAnsi="Arial" w:cs="Arial"/>
                <w:sz w:val="24"/>
                <w:szCs w:val="24"/>
              </w:rPr>
              <w:t xml:space="preserve">vrhovoditelj: </w:t>
            </w:r>
            <w:r w:rsidRPr="00EB5893">
              <w:rPr>
                <w:rFonts w:ascii="Arial" w:hAnsi="Arial" w:cs="Arial"/>
                <w:sz w:val="24"/>
                <w:szCs w:val="24"/>
              </w:rPr>
              <w:t>ZAŠTITA-ZAGREB d.o.o., Zagreb, Savska cesta 163/B, OIB: 68204597981</w:t>
            </w:r>
          </w:p>
          <w:p w14:paraId="4E58DC55" w14:textId="77777777" w:rsidR="00EB5893" w:rsidRDefault="00EB5893" w:rsidP="007E13E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097E86" w14:textId="77777777" w:rsidR="00EB5893" w:rsidRDefault="00EB5893" w:rsidP="007E13E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II-ovrhovoditelj: </w:t>
            </w:r>
            <w:r w:rsidR="005C221C" w:rsidRPr="005C221C">
              <w:rPr>
                <w:rFonts w:ascii="Arial" w:hAnsi="Arial" w:cs="Arial"/>
                <w:sz w:val="24"/>
                <w:szCs w:val="24"/>
              </w:rPr>
              <w:t xml:space="preserve">Zdravko </w:t>
            </w:r>
            <w:proofErr w:type="spellStart"/>
            <w:r w:rsidR="005C221C" w:rsidRPr="005C221C">
              <w:rPr>
                <w:rFonts w:ascii="Arial" w:hAnsi="Arial" w:cs="Arial"/>
                <w:sz w:val="24"/>
                <w:szCs w:val="24"/>
              </w:rPr>
              <w:t>Celjak</w:t>
            </w:r>
            <w:proofErr w:type="spellEnd"/>
            <w:r w:rsidR="005C221C" w:rsidRPr="005C221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C221C" w:rsidRPr="005C221C"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 w:rsidR="005C221C" w:rsidRPr="005C221C">
              <w:rPr>
                <w:rFonts w:ascii="Arial" w:hAnsi="Arial" w:cs="Arial"/>
                <w:sz w:val="24"/>
                <w:szCs w:val="24"/>
              </w:rPr>
              <w:t xml:space="preserve">. obrta Interijeri </w:t>
            </w:r>
            <w:proofErr w:type="spellStart"/>
            <w:r w:rsidR="005C221C" w:rsidRPr="005C221C">
              <w:rPr>
                <w:rFonts w:ascii="Arial" w:hAnsi="Arial" w:cs="Arial"/>
                <w:sz w:val="24"/>
                <w:szCs w:val="24"/>
              </w:rPr>
              <w:t>Celjak</w:t>
            </w:r>
            <w:proofErr w:type="spellEnd"/>
            <w:r w:rsidR="005C221C" w:rsidRPr="005C221C">
              <w:rPr>
                <w:rFonts w:ascii="Arial" w:hAnsi="Arial" w:cs="Arial"/>
                <w:sz w:val="24"/>
                <w:szCs w:val="24"/>
              </w:rPr>
              <w:t xml:space="preserve"> iz Bedekovčine, </w:t>
            </w:r>
            <w:proofErr w:type="spellStart"/>
            <w:r w:rsidR="005C221C" w:rsidRPr="005C221C">
              <w:rPr>
                <w:rFonts w:ascii="Arial" w:hAnsi="Arial" w:cs="Arial"/>
                <w:sz w:val="24"/>
                <w:szCs w:val="24"/>
              </w:rPr>
              <w:t>Podstol</w:t>
            </w:r>
            <w:proofErr w:type="spellEnd"/>
            <w:r w:rsidR="005C221C" w:rsidRPr="005C221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C221C" w:rsidRPr="005C221C">
              <w:rPr>
                <w:rFonts w:ascii="Arial" w:hAnsi="Arial" w:cs="Arial"/>
                <w:sz w:val="24"/>
                <w:szCs w:val="24"/>
              </w:rPr>
              <w:t>Orehovečki</w:t>
            </w:r>
            <w:proofErr w:type="spellEnd"/>
            <w:r w:rsidR="005C221C" w:rsidRPr="005C221C">
              <w:rPr>
                <w:rFonts w:ascii="Arial" w:hAnsi="Arial" w:cs="Arial"/>
                <w:sz w:val="24"/>
                <w:szCs w:val="24"/>
              </w:rPr>
              <w:t xml:space="preserve"> 18, OIB: 95428990436</w:t>
            </w:r>
          </w:p>
          <w:p w14:paraId="0147A5C3" w14:textId="77777777" w:rsidR="005C221C" w:rsidRDefault="005C221C" w:rsidP="007E13E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AEDD77" w14:textId="77777777" w:rsidR="005C221C" w:rsidRDefault="005C221C" w:rsidP="007E13E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III-ovrhovoditelj: </w:t>
            </w:r>
            <w:r w:rsidRPr="005C221C">
              <w:rPr>
                <w:rFonts w:ascii="Arial" w:hAnsi="Arial" w:cs="Arial"/>
                <w:sz w:val="24"/>
                <w:szCs w:val="24"/>
              </w:rPr>
              <w:t xml:space="preserve">DDM </w:t>
            </w:r>
            <w:proofErr w:type="spellStart"/>
            <w:r w:rsidRPr="005C221C">
              <w:rPr>
                <w:rFonts w:ascii="Arial" w:hAnsi="Arial" w:cs="Arial"/>
                <w:sz w:val="24"/>
                <w:szCs w:val="24"/>
              </w:rPr>
              <w:t>Invest</w:t>
            </w:r>
            <w:proofErr w:type="spellEnd"/>
            <w:r w:rsidRPr="005C221C">
              <w:rPr>
                <w:rFonts w:ascii="Arial" w:hAnsi="Arial" w:cs="Arial"/>
                <w:sz w:val="24"/>
                <w:szCs w:val="24"/>
              </w:rPr>
              <w:t xml:space="preserve"> III AG, Švicarska, </w:t>
            </w:r>
            <w:proofErr w:type="spellStart"/>
            <w:r w:rsidRPr="005C221C">
              <w:rPr>
                <w:rFonts w:ascii="Arial" w:hAnsi="Arial" w:cs="Arial"/>
                <w:sz w:val="24"/>
                <w:szCs w:val="24"/>
              </w:rPr>
              <w:t>Baar</w:t>
            </w:r>
            <w:proofErr w:type="spellEnd"/>
            <w:r w:rsidRPr="005C221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C221C">
              <w:rPr>
                <w:rFonts w:ascii="Arial" w:hAnsi="Arial" w:cs="Arial"/>
                <w:sz w:val="24"/>
                <w:szCs w:val="24"/>
              </w:rPr>
              <w:t>Schochenmühlestrasse</w:t>
            </w:r>
            <w:proofErr w:type="spellEnd"/>
            <w:r w:rsidRPr="005C221C">
              <w:rPr>
                <w:rFonts w:ascii="Arial" w:hAnsi="Arial" w:cs="Arial"/>
                <w:sz w:val="24"/>
                <w:szCs w:val="24"/>
              </w:rPr>
              <w:t xml:space="preserve"> 4, OIB: 42497989050</w:t>
            </w:r>
          </w:p>
          <w:p w14:paraId="3372FDD7" w14:textId="77777777" w:rsidR="00EB5893" w:rsidRPr="00EB5893" w:rsidRDefault="00EB5893" w:rsidP="007E13E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51D" w:rsidRPr="00E9550F" w14:paraId="2444E3AA" w14:textId="77777777" w:rsidTr="00101674">
        <w:tc>
          <w:tcPr>
            <w:tcW w:w="3055" w:type="dxa"/>
          </w:tcPr>
          <w:p w14:paraId="3893B2BD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31" w:type="dxa"/>
          </w:tcPr>
          <w:p w14:paraId="153CC1BF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6E181FE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51D" w:rsidRPr="00E9550F" w14:paraId="699BA280" w14:textId="77777777" w:rsidTr="00101674">
        <w:trPr>
          <w:trHeight w:val="787"/>
        </w:trPr>
        <w:tc>
          <w:tcPr>
            <w:tcW w:w="3055" w:type="dxa"/>
            <w:vAlign w:val="center"/>
          </w:tcPr>
          <w:p w14:paraId="01DEA3F0" w14:textId="77777777" w:rsidR="0066551D" w:rsidRPr="00E9550F" w:rsidRDefault="0006140F" w:rsidP="00006E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Dunja Javorić</w:t>
            </w:r>
          </w:p>
          <w:p w14:paraId="5543E3FC" w14:textId="77777777" w:rsidR="00006E33" w:rsidRPr="00E9550F" w:rsidRDefault="00006E33" w:rsidP="00006E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(zapisničar)</w:t>
            </w:r>
          </w:p>
        </w:tc>
        <w:tc>
          <w:tcPr>
            <w:tcW w:w="1731" w:type="dxa"/>
          </w:tcPr>
          <w:p w14:paraId="288E246D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01826F6" w14:textId="77777777" w:rsidR="0066551D" w:rsidRPr="00E9550F" w:rsidRDefault="0066551D" w:rsidP="007E13E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550F">
              <w:rPr>
                <w:rFonts w:ascii="Arial" w:hAnsi="Arial" w:cs="Arial"/>
                <w:sz w:val="24"/>
                <w:szCs w:val="24"/>
              </w:rPr>
              <w:t>Ovršenik</w:t>
            </w:r>
            <w:proofErr w:type="spellEnd"/>
            <w:r w:rsidR="007F5B4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E6B1F" w:rsidRPr="004E6B1F">
              <w:rPr>
                <w:rFonts w:ascii="Arial" w:hAnsi="Arial" w:cs="Arial"/>
                <w:sz w:val="24"/>
                <w:szCs w:val="24"/>
              </w:rPr>
              <w:t>KOLORI MP d.o.o. u stečaju iz Zagreba, Samoborska cesta 127, OIB: 98226856763</w:t>
            </w:r>
          </w:p>
        </w:tc>
      </w:tr>
      <w:tr w:rsidR="0066551D" w:rsidRPr="00E9550F" w14:paraId="4A45F3BA" w14:textId="77777777" w:rsidTr="00101674">
        <w:tc>
          <w:tcPr>
            <w:tcW w:w="3055" w:type="dxa"/>
          </w:tcPr>
          <w:p w14:paraId="12B60183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14:paraId="6B64BF7A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31290B4" w14:textId="77777777" w:rsidR="0066551D" w:rsidRPr="00E9550F" w:rsidRDefault="0066551D" w:rsidP="00101674">
            <w:pPr>
              <w:spacing w:after="0"/>
              <w:ind w:left="-383" w:firstLine="383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 xml:space="preserve">Radi: </w:t>
            </w:r>
            <w:r w:rsidR="007E13EB">
              <w:rPr>
                <w:rFonts w:ascii="Arial" w:hAnsi="Arial" w:cs="Arial"/>
                <w:sz w:val="24"/>
                <w:szCs w:val="24"/>
              </w:rPr>
              <w:t>ovrhe</w:t>
            </w:r>
          </w:p>
        </w:tc>
      </w:tr>
    </w:tbl>
    <w:p w14:paraId="78A3F218" w14:textId="77777777" w:rsidR="0066551D" w:rsidRPr="00E9550F" w:rsidRDefault="0066551D" w:rsidP="0066551D">
      <w:pPr>
        <w:spacing w:after="0"/>
        <w:rPr>
          <w:rFonts w:ascii="Arial" w:hAnsi="Arial" w:cs="Arial"/>
          <w:sz w:val="24"/>
          <w:szCs w:val="24"/>
        </w:rPr>
      </w:pPr>
    </w:p>
    <w:p w14:paraId="448B8685" w14:textId="77777777" w:rsidR="0066551D" w:rsidRPr="00E9550F" w:rsidRDefault="00006E33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Viša s</w:t>
      </w:r>
      <w:r w:rsidR="0066551D" w:rsidRPr="00E9550F">
        <w:rPr>
          <w:rFonts w:ascii="Arial" w:hAnsi="Arial" w:cs="Arial"/>
          <w:sz w:val="24"/>
          <w:szCs w:val="24"/>
        </w:rPr>
        <w:t xml:space="preserve">udska savjetnica otvara ročište u </w:t>
      </w:r>
      <w:r w:rsidR="00C95943">
        <w:rPr>
          <w:rFonts w:ascii="Arial" w:hAnsi="Arial" w:cs="Arial"/>
          <w:sz w:val="24"/>
          <w:szCs w:val="24"/>
        </w:rPr>
        <w:t>13:42</w:t>
      </w:r>
      <w:r w:rsidR="0066551D" w:rsidRPr="00E9550F">
        <w:rPr>
          <w:rFonts w:ascii="Arial" w:hAnsi="Arial" w:cs="Arial"/>
          <w:sz w:val="24"/>
          <w:szCs w:val="24"/>
        </w:rPr>
        <w:t xml:space="preserve"> sati i objavljuje predmet raspravljanja.</w:t>
      </w:r>
    </w:p>
    <w:p w14:paraId="37B46346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Rasprava je javna.</w:t>
      </w:r>
    </w:p>
    <w:p w14:paraId="1E514ECC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Utvrđuje se kako su na današnje ročište pristupili:</w:t>
      </w:r>
    </w:p>
    <w:p w14:paraId="30489DD6" w14:textId="77777777" w:rsidR="00006E33" w:rsidRPr="00E9550F" w:rsidRDefault="00006E33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CDBD748" w14:textId="77777777" w:rsidR="0066551D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 xml:space="preserve">Za </w:t>
      </w:r>
      <w:r w:rsidR="006C0188">
        <w:rPr>
          <w:rFonts w:ascii="Arial" w:hAnsi="Arial" w:cs="Arial"/>
          <w:sz w:val="24"/>
          <w:szCs w:val="24"/>
        </w:rPr>
        <w:t>I-</w:t>
      </w:r>
      <w:r w:rsidR="003D06F7">
        <w:rPr>
          <w:rFonts w:ascii="Arial" w:hAnsi="Arial" w:cs="Arial"/>
          <w:sz w:val="24"/>
          <w:szCs w:val="24"/>
        </w:rPr>
        <w:t>ovrhovoditelja: nitko, dostava poziva uredna</w:t>
      </w:r>
    </w:p>
    <w:p w14:paraId="48DEDC5E" w14:textId="77777777" w:rsidR="006C0188" w:rsidRDefault="00B04540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II-ovrhovoditelja: </w:t>
      </w:r>
      <w:r w:rsidR="003D06F7">
        <w:rPr>
          <w:rFonts w:ascii="Arial" w:hAnsi="Arial" w:cs="Arial"/>
          <w:sz w:val="24"/>
          <w:szCs w:val="24"/>
        </w:rPr>
        <w:t>nitko</w:t>
      </w:r>
      <w:r w:rsidR="006C0188">
        <w:rPr>
          <w:rFonts w:ascii="Arial" w:hAnsi="Arial" w:cs="Arial"/>
          <w:sz w:val="24"/>
          <w:szCs w:val="24"/>
        </w:rPr>
        <w:t>, dostava poziva uredna</w:t>
      </w:r>
    </w:p>
    <w:p w14:paraId="28B8DBB1" w14:textId="77777777" w:rsidR="006C0188" w:rsidRPr="00E9550F" w:rsidRDefault="006C0188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III-ovrhovoditelja: </w:t>
      </w:r>
      <w:r w:rsidR="007A60B7" w:rsidRPr="007A60B7">
        <w:rPr>
          <w:rFonts w:ascii="Arial" w:hAnsi="Arial" w:cs="Arial"/>
          <w:sz w:val="24"/>
          <w:szCs w:val="24"/>
        </w:rPr>
        <w:t xml:space="preserve">punomoćnik Davor </w:t>
      </w:r>
      <w:proofErr w:type="spellStart"/>
      <w:r w:rsidR="007A60B7" w:rsidRPr="007A60B7">
        <w:rPr>
          <w:rFonts w:ascii="Arial" w:hAnsi="Arial" w:cs="Arial"/>
          <w:sz w:val="24"/>
          <w:szCs w:val="24"/>
        </w:rPr>
        <w:t>Jonjić</w:t>
      </w:r>
      <w:proofErr w:type="spellEnd"/>
      <w:r w:rsidR="007A60B7" w:rsidRPr="007A60B7">
        <w:rPr>
          <w:rFonts w:ascii="Arial" w:hAnsi="Arial" w:cs="Arial"/>
          <w:sz w:val="24"/>
          <w:szCs w:val="24"/>
        </w:rPr>
        <w:t>, odvjetnik u Zagrebu</w:t>
      </w:r>
      <w:r w:rsidR="007A60B7">
        <w:rPr>
          <w:rFonts w:ascii="Arial" w:hAnsi="Arial" w:cs="Arial"/>
          <w:sz w:val="24"/>
          <w:szCs w:val="24"/>
        </w:rPr>
        <w:t>, po punomoći u spisu</w:t>
      </w:r>
    </w:p>
    <w:p w14:paraId="56D0CB19" w14:textId="77777777" w:rsidR="0066551D" w:rsidRPr="00E9550F" w:rsidRDefault="007A60B7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</w:t>
      </w:r>
      <w:proofErr w:type="spellStart"/>
      <w:r>
        <w:rPr>
          <w:rFonts w:ascii="Arial" w:hAnsi="Arial" w:cs="Arial"/>
          <w:sz w:val="24"/>
          <w:szCs w:val="24"/>
        </w:rPr>
        <w:t>ovršenika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Pr="007A60B7">
        <w:rPr>
          <w:rFonts w:ascii="Arial" w:hAnsi="Arial" w:cs="Arial"/>
          <w:sz w:val="24"/>
          <w:szCs w:val="24"/>
        </w:rPr>
        <w:t>Vanda Kovačević Gelenčer</w:t>
      </w:r>
      <w:r w:rsidR="00CF2E99" w:rsidRPr="00E9550F">
        <w:rPr>
          <w:rFonts w:ascii="Arial" w:hAnsi="Arial" w:cs="Arial"/>
          <w:sz w:val="24"/>
          <w:szCs w:val="24"/>
        </w:rPr>
        <w:t>, stečajn</w:t>
      </w:r>
      <w:r w:rsidR="00955D42">
        <w:rPr>
          <w:rFonts w:ascii="Arial" w:hAnsi="Arial" w:cs="Arial"/>
          <w:sz w:val="24"/>
          <w:szCs w:val="24"/>
        </w:rPr>
        <w:t>i</w:t>
      </w:r>
      <w:r w:rsidR="00CF2E99" w:rsidRPr="00E9550F">
        <w:rPr>
          <w:rFonts w:ascii="Arial" w:hAnsi="Arial" w:cs="Arial"/>
          <w:sz w:val="24"/>
          <w:szCs w:val="24"/>
        </w:rPr>
        <w:t xml:space="preserve"> upravitelj</w:t>
      </w:r>
    </w:p>
    <w:p w14:paraId="230C67F5" w14:textId="77777777" w:rsidR="0066551D" w:rsidRDefault="007A60B7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založnog vjerovnika </w:t>
      </w:r>
      <w:r w:rsidR="001316FF">
        <w:rPr>
          <w:rFonts w:ascii="Arial" w:hAnsi="Arial" w:cs="Arial"/>
          <w:sz w:val="24"/>
          <w:szCs w:val="24"/>
        </w:rPr>
        <w:t xml:space="preserve">Zagrebačka banka d.d.: </w:t>
      </w:r>
      <w:r w:rsidR="003D06F7">
        <w:rPr>
          <w:rFonts w:ascii="Arial" w:hAnsi="Arial" w:cs="Arial"/>
          <w:sz w:val="24"/>
          <w:szCs w:val="24"/>
        </w:rPr>
        <w:t>nitko, dostava poziva uredna</w:t>
      </w:r>
    </w:p>
    <w:p w14:paraId="2DFCEEBB" w14:textId="77777777" w:rsidR="001316FF" w:rsidRDefault="001316FF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založnog vjerovnika</w:t>
      </w:r>
      <w:r w:rsidR="00A33F78">
        <w:rPr>
          <w:rFonts w:ascii="Arial" w:hAnsi="Arial" w:cs="Arial"/>
          <w:sz w:val="24"/>
          <w:szCs w:val="24"/>
        </w:rPr>
        <w:t xml:space="preserve"> Elektro-kontakt d.d.:</w:t>
      </w:r>
      <w:r w:rsidR="003D06F7">
        <w:rPr>
          <w:rFonts w:ascii="Arial" w:hAnsi="Arial" w:cs="Arial"/>
          <w:sz w:val="24"/>
          <w:szCs w:val="24"/>
        </w:rPr>
        <w:t xml:space="preserve"> nitko, dostava poziva uredna</w:t>
      </w:r>
    </w:p>
    <w:p w14:paraId="5B5F55C5" w14:textId="77777777" w:rsidR="00A33F78" w:rsidRDefault="00A33F78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založnog vjerovnika Centar banka d.d. u stečaju:</w:t>
      </w:r>
      <w:r w:rsidR="003D06F7">
        <w:rPr>
          <w:rFonts w:ascii="Arial" w:hAnsi="Arial" w:cs="Arial"/>
          <w:sz w:val="24"/>
          <w:szCs w:val="24"/>
        </w:rPr>
        <w:t xml:space="preserve"> nitko, dostava poziva uredna</w:t>
      </w:r>
    </w:p>
    <w:p w14:paraId="736A5E99" w14:textId="77777777" w:rsidR="00582E1A" w:rsidRDefault="00582E1A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2BC1355" w14:textId="77777777" w:rsidR="00582E1A" w:rsidRDefault="00582E1A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43E988C" w14:textId="77777777" w:rsidR="00C0074A" w:rsidRDefault="00C0074A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06EDF38" w14:textId="77777777" w:rsidR="00C0074A" w:rsidRDefault="00C0074A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Punomoćnik III-ovrhovoditelja</w:t>
      </w:r>
      <w:r w:rsidR="00582E1A">
        <w:rPr>
          <w:rFonts w:ascii="Arial" w:hAnsi="Arial" w:cs="Arial"/>
          <w:sz w:val="24"/>
          <w:szCs w:val="24"/>
        </w:rPr>
        <w:t xml:space="preserve"> i stečajna upraviteljica predlažu održati ročište radi utvrđenja vrijednosti nekretnine </w:t>
      </w:r>
      <w:proofErr w:type="spellStart"/>
      <w:r w:rsidR="00582E1A">
        <w:rPr>
          <w:rFonts w:ascii="Arial" w:hAnsi="Arial" w:cs="Arial"/>
          <w:sz w:val="24"/>
          <w:szCs w:val="24"/>
        </w:rPr>
        <w:t>ovršenika</w:t>
      </w:r>
      <w:proofErr w:type="spellEnd"/>
      <w:r w:rsidR="00582E1A">
        <w:rPr>
          <w:rFonts w:ascii="Arial" w:hAnsi="Arial" w:cs="Arial"/>
          <w:sz w:val="24"/>
          <w:szCs w:val="24"/>
        </w:rPr>
        <w:t xml:space="preserve"> u odsutnosti uredno pozvanih I i II-ovrhovoditelja i založnih vjerovnika Zagrebačka banka </w:t>
      </w:r>
      <w:proofErr w:type="spellStart"/>
      <w:r w:rsidR="00582E1A">
        <w:rPr>
          <w:rFonts w:ascii="Arial" w:hAnsi="Arial" w:cs="Arial"/>
          <w:sz w:val="24"/>
          <w:szCs w:val="24"/>
        </w:rPr>
        <w:t>d.d</w:t>
      </w:r>
      <w:proofErr w:type="spellEnd"/>
      <w:r w:rsidR="00582E1A">
        <w:rPr>
          <w:rFonts w:ascii="Arial" w:hAnsi="Arial" w:cs="Arial"/>
          <w:sz w:val="24"/>
          <w:szCs w:val="24"/>
        </w:rPr>
        <w:t xml:space="preserve">, Elektro-kontakt d.d. i Centar banka d.d. u stečaju. </w:t>
      </w:r>
    </w:p>
    <w:p w14:paraId="78762F32" w14:textId="77777777" w:rsidR="00C95943" w:rsidRDefault="00C95943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8FD98C8" w14:textId="77777777" w:rsidR="00C95943" w:rsidRDefault="00C95943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14:paraId="63DB282A" w14:textId="77777777" w:rsidR="00C95943" w:rsidRDefault="00C95943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9A0C898" w14:textId="77777777" w:rsidR="00C95943" w:rsidRDefault="00C95943" w:rsidP="00C95943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 j e š e n j e </w:t>
      </w:r>
    </w:p>
    <w:p w14:paraId="583C5A4A" w14:textId="77777777" w:rsidR="00C95943" w:rsidRDefault="00C95943" w:rsidP="00C95943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E60B861" w14:textId="77777777" w:rsidR="00C95943" w:rsidRDefault="00C95943" w:rsidP="00C9594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Održat će se ročište za utvrđenje vrijednosti nekretnine u odsutnosti uredno pozvanih I i II-ovrhovoditelja i založnih vjerovnika Zagrebačka banka </w:t>
      </w:r>
      <w:proofErr w:type="spellStart"/>
      <w:r>
        <w:rPr>
          <w:rFonts w:ascii="Arial" w:hAnsi="Arial" w:cs="Arial"/>
          <w:sz w:val="24"/>
          <w:szCs w:val="24"/>
        </w:rPr>
        <w:t>d.d</w:t>
      </w:r>
      <w:proofErr w:type="spellEnd"/>
      <w:r>
        <w:rPr>
          <w:rFonts w:ascii="Arial" w:hAnsi="Arial" w:cs="Arial"/>
          <w:sz w:val="24"/>
          <w:szCs w:val="24"/>
        </w:rPr>
        <w:t>, Elektro-kontakt d.d. i Centar banka d.d. u stečaju.</w:t>
      </w:r>
    </w:p>
    <w:p w14:paraId="7F8E1F80" w14:textId="77777777" w:rsidR="0080641D" w:rsidRDefault="0080641D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A5B6F88" w14:textId="77777777" w:rsidR="00C95943" w:rsidRDefault="00C95943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Pun. III-ovrhovoditelja i stečajna upraviteljica suglasno navode da predlažu da se vrijednost nekretnine u ovom ovršnom postupku </w:t>
      </w:r>
      <w:r w:rsidR="00BC3C4F">
        <w:rPr>
          <w:rFonts w:ascii="Arial" w:hAnsi="Arial" w:cs="Arial"/>
          <w:sz w:val="24"/>
          <w:szCs w:val="24"/>
        </w:rPr>
        <w:t xml:space="preserve">utvrdi temeljem procjene vještaka Natka </w:t>
      </w:r>
      <w:proofErr w:type="spellStart"/>
      <w:r w:rsidR="00BC3C4F">
        <w:rPr>
          <w:rFonts w:ascii="Arial" w:hAnsi="Arial" w:cs="Arial"/>
          <w:sz w:val="24"/>
          <w:szCs w:val="24"/>
        </w:rPr>
        <w:t>Gaberca</w:t>
      </w:r>
      <w:proofErr w:type="spellEnd"/>
      <w:r w:rsidR="00BC3C4F">
        <w:rPr>
          <w:rFonts w:ascii="Arial" w:hAnsi="Arial" w:cs="Arial"/>
          <w:sz w:val="24"/>
          <w:szCs w:val="24"/>
        </w:rPr>
        <w:t xml:space="preserve"> od 30. ožujka 2023.</w:t>
      </w:r>
    </w:p>
    <w:p w14:paraId="70D27BF6" w14:textId="77777777" w:rsidR="00955D42" w:rsidRDefault="00955D42" w:rsidP="00560781">
      <w:pPr>
        <w:rPr>
          <w:rFonts w:ascii="Arial" w:hAnsi="Arial" w:cs="Arial"/>
          <w:sz w:val="24"/>
          <w:szCs w:val="24"/>
        </w:rPr>
      </w:pPr>
    </w:p>
    <w:p w14:paraId="55EA781D" w14:textId="77777777" w:rsidR="00560781" w:rsidRPr="00E9550F" w:rsidRDefault="00560781" w:rsidP="00DC14F1">
      <w:pPr>
        <w:ind w:firstLine="708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Sud donosi</w:t>
      </w:r>
    </w:p>
    <w:p w14:paraId="1F0ED22B" w14:textId="77777777" w:rsidR="00560781" w:rsidRPr="00E9550F" w:rsidRDefault="00560781" w:rsidP="00C938C6">
      <w:pPr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z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a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k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l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j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u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č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a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k</w:t>
      </w:r>
    </w:p>
    <w:p w14:paraId="16A1891A" w14:textId="77777777" w:rsidR="00560781" w:rsidRPr="00E9550F" w:rsidRDefault="00560781" w:rsidP="00560781">
      <w:pPr>
        <w:rPr>
          <w:rFonts w:ascii="Arial" w:hAnsi="Arial" w:cs="Arial"/>
          <w:sz w:val="24"/>
          <w:szCs w:val="24"/>
        </w:rPr>
      </w:pPr>
    </w:p>
    <w:p w14:paraId="4E1556E1" w14:textId="77777777" w:rsidR="001F530C" w:rsidRPr="002A097C" w:rsidRDefault="00BC3C4F" w:rsidP="002A097C">
      <w:pPr>
        <w:pStyle w:val="Odlomakpopis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A097C">
        <w:rPr>
          <w:rFonts w:ascii="Arial" w:hAnsi="Arial" w:cs="Arial"/>
          <w:sz w:val="24"/>
          <w:szCs w:val="24"/>
        </w:rPr>
        <w:t xml:space="preserve">Utvrđuje se vrijednost nekretnina </w:t>
      </w:r>
      <w:proofErr w:type="spellStart"/>
      <w:r w:rsidRPr="002A097C">
        <w:rPr>
          <w:rFonts w:ascii="Arial" w:hAnsi="Arial" w:cs="Arial"/>
          <w:sz w:val="24"/>
          <w:szCs w:val="24"/>
        </w:rPr>
        <w:t>ovršenika</w:t>
      </w:r>
      <w:proofErr w:type="spellEnd"/>
      <w:r w:rsidRPr="002A097C">
        <w:rPr>
          <w:rFonts w:ascii="Arial" w:hAnsi="Arial" w:cs="Arial"/>
          <w:sz w:val="24"/>
          <w:szCs w:val="24"/>
        </w:rPr>
        <w:t xml:space="preserve"> upisanih u zemljišne knjige Općinskog građanskog suda u Zagrebu, Zemljišno knjižni odjel Zagreb, k.o. Jankomir, </w:t>
      </w:r>
      <w:proofErr w:type="spellStart"/>
      <w:r w:rsidRPr="002A097C">
        <w:rPr>
          <w:rFonts w:ascii="Arial" w:hAnsi="Arial" w:cs="Arial"/>
          <w:sz w:val="24"/>
          <w:szCs w:val="24"/>
        </w:rPr>
        <w:t>zk.ul</w:t>
      </w:r>
      <w:proofErr w:type="spellEnd"/>
      <w:r w:rsidRPr="002A097C">
        <w:rPr>
          <w:rFonts w:ascii="Arial" w:hAnsi="Arial" w:cs="Arial"/>
          <w:sz w:val="24"/>
          <w:szCs w:val="24"/>
        </w:rPr>
        <w:t xml:space="preserve">. 1135, kč.br. 41/232 i to 2 zgrade broj 127 i 129 i dvorište u Samoborskoj cesti  ukupne površine 332 m2 u iznosu od 450.000,00 </w:t>
      </w:r>
      <w:proofErr w:type="spellStart"/>
      <w:r w:rsidRPr="002A097C">
        <w:rPr>
          <w:rFonts w:ascii="Arial" w:hAnsi="Arial" w:cs="Arial"/>
          <w:sz w:val="24"/>
          <w:szCs w:val="24"/>
        </w:rPr>
        <w:t>eur</w:t>
      </w:r>
      <w:proofErr w:type="spellEnd"/>
      <w:r w:rsidR="002A097C">
        <w:rPr>
          <w:rStyle w:val="Referencafusnote"/>
          <w:rFonts w:ascii="Arial" w:hAnsi="Arial" w:cs="Arial"/>
          <w:sz w:val="24"/>
          <w:szCs w:val="24"/>
        </w:rPr>
        <w:footnoteReference w:id="1"/>
      </w:r>
      <w:r w:rsidRPr="002A097C">
        <w:rPr>
          <w:rFonts w:ascii="Arial" w:hAnsi="Arial" w:cs="Arial"/>
          <w:sz w:val="24"/>
          <w:szCs w:val="24"/>
        </w:rPr>
        <w:t>/3.390.000.00 kn</w:t>
      </w:r>
      <w:r w:rsidR="002A097C" w:rsidRPr="002A097C">
        <w:rPr>
          <w:rFonts w:ascii="Arial" w:hAnsi="Arial" w:cs="Arial"/>
          <w:sz w:val="24"/>
          <w:szCs w:val="24"/>
        </w:rPr>
        <w:t>.</w:t>
      </w:r>
    </w:p>
    <w:p w14:paraId="23B2C491" w14:textId="77777777" w:rsidR="002A097C" w:rsidRPr="002A097C" w:rsidRDefault="002A097C" w:rsidP="002A097C">
      <w:pPr>
        <w:pStyle w:val="Odlomakpopisa"/>
        <w:spacing w:after="0" w:line="240" w:lineRule="auto"/>
        <w:ind w:left="1068"/>
        <w:rPr>
          <w:rFonts w:ascii="Arial" w:hAnsi="Arial" w:cs="Arial"/>
          <w:sz w:val="24"/>
          <w:szCs w:val="24"/>
        </w:rPr>
      </w:pPr>
    </w:p>
    <w:p w14:paraId="1C2BA573" w14:textId="77777777" w:rsidR="00560781" w:rsidRPr="00E9550F" w:rsidRDefault="001F530C" w:rsidP="001F530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 </w:t>
      </w:r>
      <w:r w:rsidR="00560781" w:rsidRPr="00E9550F">
        <w:rPr>
          <w:rFonts w:ascii="Arial" w:hAnsi="Arial" w:cs="Arial"/>
          <w:sz w:val="24"/>
          <w:szCs w:val="24"/>
        </w:rPr>
        <w:tab/>
        <w:t>Daljnja odluka</w:t>
      </w:r>
      <w:r w:rsidR="0080524F">
        <w:rPr>
          <w:rFonts w:ascii="Arial" w:hAnsi="Arial" w:cs="Arial"/>
          <w:sz w:val="24"/>
          <w:szCs w:val="24"/>
        </w:rPr>
        <w:t xml:space="preserve"> uslijediti će</w:t>
      </w:r>
      <w:r w:rsidR="00381526">
        <w:rPr>
          <w:rFonts w:ascii="Arial" w:hAnsi="Arial" w:cs="Arial"/>
          <w:sz w:val="24"/>
          <w:szCs w:val="24"/>
        </w:rPr>
        <w:t xml:space="preserve"> pisanim putem u vidu donošenja zaključka o prodaji.</w:t>
      </w:r>
    </w:p>
    <w:p w14:paraId="5176FE26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</w:p>
    <w:p w14:paraId="5D00DBAF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</w:p>
    <w:p w14:paraId="04F8A74A" w14:textId="77777777" w:rsidR="00930EDC" w:rsidRPr="00E9550F" w:rsidRDefault="00930EDC" w:rsidP="00B77150">
      <w:pPr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Dovršeno u</w:t>
      </w:r>
      <w:r w:rsidR="00B77150">
        <w:rPr>
          <w:rFonts w:ascii="Arial" w:hAnsi="Arial" w:cs="Arial"/>
          <w:sz w:val="24"/>
          <w:szCs w:val="24"/>
        </w:rPr>
        <w:t xml:space="preserve"> 13:50</w:t>
      </w:r>
      <w:r w:rsidR="00E9550F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sati</w:t>
      </w:r>
    </w:p>
    <w:p w14:paraId="523665C6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VIŠA SUDSKA SAVJETNICA:</w:t>
      </w:r>
    </w:p>
    <w:p w14:paraId="0BEB36FF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</w:p>
    <w:p w14:paraId="59A994D9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ZAPISNIČAR:</w:t>
      </w:r>
    </w:p>
    <w:p w14:paraId="59C03C38" w14:textId="77777777" w:rsidR="00560781" w:rsidRPr="00E9550F" w:rsidRDefault="009510F1" w:rsidP="00B7715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STRANKE:</w:t>
      </w:r>
    </w:p>
    <w:p w14:paraId="3ED3260E" w14:textId="77777777" w:rsidR="00F237CB" w:rsidRPr="00E9550F" w:rsidRDefault="00F237CB">
      <w:pPr>
        <w:rPr>
          <w:rFonts w:ascii="Arial" w:hAnsi="Arial" w:cs="Arial"/>
          <w:sz w:val="24"/>
          <w:szCs w:val="24"/>
        </w:rPr>
      </w:pPr>
    </w:p>
    <w:sectPr w:rsidR="00F237CB" w:rsidRPr="00E9550F" w:rsidSect="00101674">
      <w:headerReference w:type="default" r:id="rId9"/>
      <w:headerReference w:type="first" r:id="rId10"/>
      <w:pgSz w:w="11906" w:h="16838"/>
      <w:pgMar w:top="1418" w:right="127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1A1ED" w14:textId="77777777" w:rsidR="00336661" w:rsidRDefault="00336661" w:rsidP="0066551D">
      <w:pPr>
        <w:spacing w:after="0" w:line="240" w:lineRule="auto"/>
      </w:pPr>
      <w:r>
        <w:separator/>
      </w:r>
    </w:p>
  </w:endnote>
  <w:endnote w:type="continuationSeparator" w:id="0">
    <w:p w14:paraId="4340FCDF" w14:textId="77777777" w:rsidR="00336661" w:rsidRDefault="00336661" w:rsidP="0066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C6BB" w14:textId="77777777" w:rsidR="00336661" w:rsidRDefault="00336661" w:rsidP="0066551D">
      <w:pPr>
        <w:spacing w:after="0" w:line="240" w:lineRule="auto"/>
      </w:pPr>
      <w:r>
        <w:separator/>
      </w:r>
    </w:p>
  </w:footnote>
  <w:footnote w:type="continuationSeparator" w:id="0">
    <w:p w14:paraId="53894143" w14:textId="77777777" w:rsidR="00336661" w:rsidRDefault="00336661" w:rsidP="0066551D">
      <w:pPr>
        <w:spacing w:after="0" w:line="240" w:lineRule="auto"/>
      </w:pPr>
      <w:r>
        <w:continuationSeparator/>
      </w:r>
    </w:p>
  </w:footnote>
  <w:footnote w:id="1">
    <w:p w14:paraId="5A05536B" w14:textId="77777777" w:rsidR="002A097C" w:rsidRDefault="002A097C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550543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EE0567A" w14:textId="77777777" w:rsidR="002D514B" w:rsidRPr="00930EDC" w:rsidRDefault="008B03BE">
        <w:pPr>
          <w:pStyle w:val="Zaglavlje"/>
          <w:jc w:val="center"/>
          <w:rPr>
            <w:rFonts w:ascii="Arial" w:hAnsi="Arial" w:cs="Arial"/>
          </w:rPr>
        </w:pPr>
        <w:r w:rsidRPr="00930EDC">
          <w:rPr>
            <w:rFonts w:ascii="Arial" w:hAnsi="Arial" w:cs="Arial"/>
          </w:rPr>
          <w:fldChar w:fldCharType="begin"/>
        </w:r>
        <w:r w:rsidRPr="00930EDC">
          <w:rPr>
            <w:rFonts w:ascii="Arial" w:hAnsi="Arial" w:cs="Arial"/>
          </w:rPr>
          <w:instrText>PAGE   \* MERGEFORMAT</w:instrText>
        </w:r>
        <w:r w:rsidRPr="00930EDC">
          <w:rPr>
            <w:rFonts w:ascii="Arial" w:hAnsi="Arial" w:cs="Arial"/>
          </w:rPr>
          <w:fldChar w:fldCharType="separate"/>
        </w:r>
        <w:r w:rsidR="00B77150">
          <w:rPr>
            <w:rFonts w:ascii="Arial" w:hAnsi="Arial" w:cs="Arial"/>
            <w:noProof/>
          </w:rPr>
          <w:t>2</w:t>
        </w:r>
        <w:r w:rsidRPr="00930EDC">
          <w:rPr>
            <w:rFonts w:ascii="Arial" w:hAnsi="Arial" w:cs="Arial"/>
          </w:rPr>
          <w:fldChar w:fldCharType="end"/>
        </w:r>
      </w:p>
    </w:sdtContent>
  </w:sdt>
  <w:p w14:paraId="0F626B67" w14:textId="77777777" w:rsidR="00D37BF6" w:rsidRPr="00930EDC" w:rsidRDefault="008B03BE" w:rsidP="00D37BF6">
    <w:pPr>
      <w:pStyle w:val="Zaglavlje"/>
      <w:jc w:val="right"/>
      <w:rPr>
        <w:rFonts w:ascii="Arial" w:hAnsi="Arial" w:cs="Arial"/>
      </w:rPr>
    </w:pPr>
    <w:r w:rsidRPr="00930EDC">
      <w:rPr>
        <w:rFonts w:ascii="Arial" w:hAnsi="Arial" w:cs="Arial"/>
      </w:rPr>
      <w:t xml:space="preserve">38. </w:t>
    </w:r>
    <w:r w:rsidR="00560781" w:rsidRPr="00930EDC">
      <w:rPr>
        <w:rFonts w:ascii="Arial" w:hAnsi="Arial" w:cs="Arial"/>
      </w:rPr>
      <w:t>Ovr-</w:t>
    </w:r>
    <w:r w:rsidR="00167930">
      <w:rPr>
        <w:rFonts w:ascii="Arial" w:hAnsi="Arial" w:cs="Arial"/>
      </w:rPr>
      <w:t>202/2022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5DAA" w14:textId="77777777" w:rsidR="002D514B" w:rsidRDefault="00000000">
    <w:pPr>
      <w:pStyle w:val="Zaglavlje"/>
    </w:pPr>
  </w:p>
  <w:p w14:paraId="1ABB22D2" w14:textId="77777777" w:rsidR="002D514B" w:rsidRPr="00006E33" w:rsidRDefault="008B03BE" w:rsidP="002D514B">
    <w:pPr>
      <w:pStyle w:val="Zaglavlje"/>
      <w:jc w:val="right"/>
      <w:rPr>
        <w:rFonts w:ascii="Arial" w:hAnsi="Arial" w:cs="Arial"/>
      </w:rPr>
    </w:pPr>
    <w:r w:rsidRPr="00006E33">
      <w:rPr>
        <w:rFonts w:ascii="Arial" w:hAnsi="Arial" w:cs="Arial"/>
      </w:rPr>
      <w:t>38. Ovr-</w:t>
    </w:r>
    <w:r w:rsidR="00167930">
      <w:rPr>
        <w:rFonts w:ascii="Arial" w:hAnsi="Arial" w:cs="Arial"/>
      </w:rPr>
      <w:t>202/2022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C18"/>
    <w:multiLevelType w:val="hybridMultilevel"/>
    <w:tmpl w:val="B542480A"/>
    <w:lvl w:ilvl="0" w:tplc="ACAE17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6D0A98"/>
    <w:multiLevelType w:val="hybridMultilevel"/>
    <w:tmpl w:val="A216A658"/>
    <w:lvl w:ilvl="0" w:tplc="157477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904290">
    <w:abstractNumId w:val="1"/>
  </w:num>
  <w:num w:numId="2" w16cid:durableId="335618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51D"/>
    <w:rsid w:val="00006E33"/>
    <w:rsid w:val="00011E4A"/>
    <w:rsid w:val="00031905"/>
    <w:rsid w:val="00035416"/>
    <w:rsid w:val="00040D78"/>
    <w:rsid w:val="0006140F"/>
    <w:rsid w:val="000725AE"/>
    <w:rsid w:val="0007789C"/>
    <w:rsid w:val="000813AC"/>
    <w:rsid w:val="00091779"/>
    <w:rsid w:val="00094567"/>
    <w:rsid w:val="000A105D"/>
    <w:rsid w:val="000A5CA3"/>
    <w:rsid w:val="000A6288"/>
    <w:rsid w:val="000B5E38"/>
    <w:rsid w:val="000C62A6"/>
    <w:rsid w:val="000C7476"/>
    <w:rsid w:val="000D6541"/>
    <w:rsid w:val="000E5622"/>
    <w:rsid w:val="000F60AA"/>
    <w:rsid w:val="000F797D"/>
    <w:rsid w:val="00101674"/>
    <w:rsid w:val="00105D22"/>
    <w:rsid w:val="001263E7"/>
    <w:rsid w:val="00126F33"/>
    <w:rsid w:val="001316FF"/>
    <w:rsid w:val="001357B4"/>
    <w:rsid w:val="00137B8F"/>
    <w:rsid w:val="0014372C"/>
    <w:rsid w:val="00152E64"/>
    <w:rsid w:val="00166891"/>
    <w:rsid w:val="00167930"/>
    <w:rsid w:val="001718D1"/>
    <w:rsid w:val="00195CF6"/>
    <w:rsid w:val="001C7666"/>
    <w:rsid w:val="001D4D2E"/>
    <w:rsid w:val="001D7F05"/>
    <w:rsid w:val="001E3B6C"/>
    <w:rsid w:val="001F2121"/>
    <w:rsid w:val="001F530C"/>
    <w:rsid w:val="0020016A"/>
    <w:rsid w:val="002047E1"/>
    <w:rsid w:val="00212132"/>
    <w:rsid w:val="002218AC"/>
    <w:rsid w:val="00227DD5"/>
    <w:rsid w:val="002570D6"/>
    <w:rsid w:val="0027119F"/>
    <w:rsid w:val="002746DC"/>
    <w:rsid w:val="0028282B"/>
    <w:rsid w:val="00284124"/>
    <w:rsid w:val="00286A9E"/>
    <w:rsid w:val="00286ED3"/>
    <w:rsid w:val="00293A53"/>
    <w:rsid w:val="002A097C"/>
    <w:rsid w:val="002A5047"/>
    <w:rsid w:val="002B6033"/>
    <w:rsid w:val="002C59D5"/>
    <w:rsid w:val="002D443D"/>
    <w:rsid w:val="002F301F"/>
    <w:rsid w:val="002F4B81"/>
    <w:rsid w:val="00300C1D"/>
    <w:rsid w:val="00303FE0"/>
    <w:rsid w:val="00316D63"/>
    <w:rsid w:val="00336661"/>
    <w:rsid w:val="003425F4"/>
    <w:rsid w:val="00347652"/>
    <w:rsid w:val="00347DCB"/>
    <w:rsid w:val="00351211"/>
    <w:rsid w:val="00360A5D"/>
    <w:rsid w:val="00377B31"/>
    <w:rsid w:val="00381526"/>
    <w:rsid w:val="00386481"/>
    <w:rsid w:val="00393F9A"/>
    <w:rsid w:val="003946BB"/>
    <w:rsid w:val="00395230"/>
    <w:rsid w:val="003A2000"/>
    <w:rsid w:val="003A776D"/>
    <w:rsid w:val="003B233A"/>
    <w:rsid w:val="003B38FF"/>
    <w:rsid w:val="003C5A5C"/>
    <w:rsid w:val="003D06F7"/>
    <w:rsid w:val="003D79F9"/>
    <w:rsid w:val="003E659C"/>
    <w:rsid w:val="00416A8D"/>
    <w:rsid w:val="00420BC4"/>
    <w:rsid w:val="00434735"/>
    <w:rsid w:val="00435D38"/>
    <w:rsid w:val="00441B4E"/>
    <w:rsid w:val="00452194"/>
    <w:rsid w:val="00453C4E"/>
    <w:rsid w:val="004675BF"/>
    <w:rsid w:val="00476DB9"/>
    <w:rsid w:val="00483F5F"/>
    <w:rsid w:val="00484341"/>
    <w:rsid w:val="00486D99"/>
    <w:rsid w:val="004958DD"/>
    <w:rsid w:val="004A1363"/>
    <w:rsid w:val="004A40D3"/>
    <w:rsid w:val="004B0A7E"/>
    <w:rsid w:val="004D2DE1"/>
    <w:rsid w:val="004D3E35"/>
    <w:rsid w:val="004E34E5"/>
    <w:rsid w:val="004E5F93"/>
    <w:rsid w:val="004E6B1F"/>
    <w:rsid w:val="004F6B6D"/>
    <w:rsid w:val="004F6D52"/>
    <w:rsid w:val="005017AF"/>
    <w:rsid w:val="00503A13"/>
    <w:rsid w:val="00535204"/>
    <w:rsid w:val="00541A79"/>
    <w:rsid w:val="005424EE"/>
    <w:rsid w:val="00543BB9"/>
    <w:rsid w:val="00545BB4"/>
    <w:rsid w:val="00560781"/>
    <w:rsid w:val="005613EF"/>
    <w:rsid w:val="00563360"/>
    <w:rsid w:val="00574C83"/>
    <w:rsid w:val="005773F3"/>
    <w:rsid w:val="00582E1A"/>
    <w:rsid w:val="00593204"/>
    <w:rsid w:val="0059398D"/>
    <w:rsid w:val="005955D4"/>
    <w:rsid w:val="005C221C"/>
    <w:rsid w:val="005C7DF3"/>
    <w:rsid w:val="005D742F"/>
    <w:rsid w:val="005E192C"/>
    <w:rsid w:val="005E3F9C"/>
    <w:rsid w:val="005F3627"/>
    <w:rsid w:val="005F397D"/>
    <w:rsid w:val="005F7212"/>
    <w:rsid w:val="006002F8"/>
    <w:rsid w:val="006173A6"/>
    <w:rsid w:val="006234CB"/>
    <w:rsid w:val="00625CDB"/>
    <w:rsid w:val="00631EF2"/>
    <w:rsid w:val="006432B1"/>
    <w:rsid w:val="00652030"/>
    <w:rsid w:val="006569A3"/>
    <w:rsid w:val="00662AA6"/>
    <w:rsid w:val="0066551D"/>
    <w:rsid w:val="00673AF6"/>
    <w:rsid w:val="006C0188"/>
    <w:rsid w:val="006D0D33"/>
    <w:rsid w:val="006D7441"/>
    <w:rsid w:val="006E56F0"/>
    <w:rsid w:val="006F46CA"/>
    <w:rsid w:val="00715F86"/>
    <w:rsid w:val="0073332B"/>
    <w:rsid w:val="00733B31"/>
    <w:rsid w:val="00741BE7"/>
    <w:rsid w:val="0075169E"/>
    <w:rsid w:val="007569E8"/>
    <w:rsid w:val="007643F2"/>
    <w:rsid w:val="007776A9"/>
    <w:rsid w:val="00780498"/>
    <w:rsid w:val="00787069"/>
    <w:rsid w:val="007909C9"/>
    <w:rsid w:val="00794E3E"/>
    <w:rsid w:val="007A60B7"/>
    <w:rsid w:val="007A6887"/>
    <w:rsid w:val="007B5975"/>
    <w:rsid w:val="007D4DB8"/>
    <w:rsid w:val="007E13EB"/>
    <w:rsid w:val="007F5B46"/>
    <w:rsid w:val="00804ED6"/>
    <w:rsid w:val="0080524F"/>
    <w:rsid w:val="0080641D"/>
    <w:rsid w:val="0081408F"/>
    <w:rsid w:val="00814460"/>
    <w:rsid w:val="00823155"/>
    <w:rsid w:val="0083581B"/>
    <w:rsid w:val="0084449D"/>
    <w:rsid w:val="00851A61"/>
    <w:rsid w:val="008643FF"/>
    <w:rsid w:val="00865FE2"/>
    <w:rsid w:val="008877E8"/>
    <w:rsid w:val="0089007E"/>
    <w:rsid w:val="0089642F"/>
    <w:rsid w:val="008B03BE"/>
    <w:rsid w:val="008B20EC"/>
    <w:rsid w:val="008B63C1"/>
    <w:rsid w:val="008C3E28"/>
    <w:rsid w:val="008D0D25"/>
    <w:rsid w:val="008E46EF"/>
    <w:rsid w:val="008F53D1"/>
    <w:rsid w:val="009042F9"/>
    <w:rsid w:val="00906D47"/>
    <w:rsid w:val="00907CC3"/>
    <w:rsid w:val="00923F58"/>
    <w:rsid w:val="00927A07"/>
    <w:rsid w:val="00930B58"/>
    <w:rsid w:val="00930EDC"/>
    <w:rsid w:val="0093318D"/>
    <w:rsid w:val="00940197"/>
    <w:rsid w:val="009409C3"/>
    <w:rsid w:val="009510F1"/>
    <w:rsid w:val="009538F0"/>
    <w:rsid w:val="00955D42"/>
    <w:rsid w:val="009577B0"/>
    <w:rsid w:val="00962CAE"/>
    <w:rsid w:val="009704FA"/>
    <w:rsid w:val="009717C5"/>
    <w:rsid w:val="009737CB"/>
    <w:rsid w:val="00980B6F"/>
    <w:rsid w:val="00986C0C"/>
    <w:rsid w:val="009A19CC"/>
    <w:rsid w:val="009A1B58"/>
    <w:rsid w:val="009A3B33"/>
    <w:rsid w:val="009A4C1B"/>
    <w:rsid w:val="009A6333"/>
    <w:rsid w:val="009B490A"/>
    <w:rsid w:val="009B64E6"/>
    <w:rsid w:val="009C7316"/>
    <w:rsid w:val="009E0B94"/>
    <w:rsid w:val="009E5EC8"/>
    <w:rsid w:val="009E5FD5"/>
    <w:rsid w:val="009F7993"/>
    <w:rsid w:val="00A05EA5"/>
    <w:rsid w:val="00A07369"/>
    <w:rsid w:val="00A3191D"/>
    <w:rsid w:val="00A33F78"/>
    <w:rsid w:val="00A4394B"/>
    <w:rsid w:val="00A46385"/>
    <w:rsid w:val="00A46F42"/>
    <w:rsid w:val="00A5554C"/>
    <w:rsid w:val="00A61FA2"/>
    <w:rsid w:val="00A641D1"/>
    <w:rsid w:val="00A67D7E"/>
    <w:rsid w:val="00A73A83"/>
    <w:rsid w:val="00A80B05"/>
    <w:rsid w:val="00A85F46"/>
    <w:rsid w:val="00A92F61"/>
    <w:rsid w:val="00A9794E"/>
    <w:rsid w:val="00AA2065"/>
    <w:rsid w:val="00AA5640"/>
    <w:rsid w:val="00AA654C"/>
    <w:rsid w:val="00AB68C8"/>
    <w:rsid w:val="00AC6682"/>
    <w:rsid w:val="00AD4857"/>
    <w:rsid w:val="00AD57B4"/>
    <w:rsid w:val="00AD7DE8"/>
    <w:rsid w:val="00AE4B2B"/>
    <w:rsid w:val="00AE7E25"/>
    <w:rsid w:val="00AF0102"/>
    <w:rsid w:val="00AF01B3"/>
    <w:rsid w:val="00B04540"/>
    <w:rsid w:val="00B04BAB"/>
    <w:rsid w:val="00B0684B"/>
    <w:rsid w:val="00B40D75"/>
    <w:rsid w:val="00B436DB"/>
    <w:rsid w:val="00B474F6"/>
    <w:rsid w:val="00B51BA7"/>
    <w:rsid w:val="00B531E2"/>
    <w:rsid w:val="00B64A7C"/>
    <w:rsid w:val="00B74EBD"/>
    <w:rsid w:val="00B77150"/>
    <w:rsid w:val="00B80DB4"/>
    <w:rsid w:val="00B933A2"/>
    <w:rsid w:val="00B95EB9"/>
    <w:rsid w:val="00B96136"/>
    <w:rsid w:val="00BB742C"/>
    <w:rsid w:val="00BC1C88"/>
    <w:rsid w:val="00BC3C4F"/>
    <w:rsid w:val="00BC612A"/>
    <w:rsid w:val="00BE02DA"/>
    <w:rsid w:val="00BE18B2"/>
    <w:rsid w:val="00BE3ABC"/>
    <w:rsid w:val="00C0074A"/>
    <w:rsid w:val="00C02B4C"/>
    <w:rsid w:val="00C155DB"/>
    <w:rsid w:val="00C279FB"/>
    <w:rsid w:val="00C46916"/>
    <w:rsid w:val="00C57947"/>
    <w:rsid w:val="00C662A9"/>
    <w:rsid w:val="00C726F4"/>
    <w:rsid w:val="00C839FF"/>
    <w:rsid w:val="00C85F1A"/>
    <w:rsid w:val="00C87D51"/>
    <w:rsid w:val="00C938C6"/>
    <w:rsid w:val="00C9456A"/>
    <w:rsid w:val="00C95943"/>
    <w:rsid w:val="00C9679A"/>
    <w:rsid w:val="00CA3EA4"/>
    <w:rsid w:val="00CA4759"/>
    <w:rsid w:val="00CC164C"/>
    <w:rsid w:val="00CE3C46"/>
    <w:rsid w:val="00CE7347"/>
    <w:rsid w:val="00CF2E99"/>
    <w:rsid w:val="00CF5A22"/>
    <w:rsid w:val="00D05F2B"/>
    <w:rsid w:val="00D05FC5"/>
    <w:rsid w:val="00D24DF5"/>
    <w:rsid w:val="00D26186"/>
    <w:rsid w:val="00D37477"/>
    <w:rsid w:val="00D655FD"/>
    <w:rsid w:val="00D67CDA"/>
    <w:rsid w:val="00D74FD5"/>
    <w:rsid w:val="00D77F53"/>
    <w:rsid w:val="00D82FA2"/>
    <w:rsid w:val="00D83C3F"/>
    <w:rsid w:val="00D85102"/>
    <w:rsid w:val="00D87ED7"/>
    <w:rsid w:val="00DA1548"/>
    <w:rsid w:val="00DB6D23"/>
    <w:rsid w:val="00DC0503"/>
    <w:rsid w:val="00DC14F1"/>
    <w:rsid w:val="00DD18F9"/>
    <w:rsid w:val="00DD47A8"/>
    <w:rsid w:val="00DE4B1F"/>
    <w:rsid w:val="00E21761"/>
    <w:rsid w:val="00E44049"/>
    <w:rsid w:val="00E478BC"/>
    <w:rsid w:val="00E8622D"/>
    <w:rsid w:val="00E876E5"/>
    <w:rsid w:val="00E87D58"/>
    <w:rsid w:val="00E9550F"/>
    <w:rsid w:val="00EA17D8"/>
    <w:rsid w:val="00EA42D7"/>
    <w:rsid w:val="00EA6CD6"/>
    <w:rsid w:val="00EB0AB5"/>
    <w:rsid w:val="00EB5893"/>
    <w:rsid w:val="00EC4D88"/>
    <w:rsid w:val="00EE0A18"/>
    <w:rsid w:val="00EE0D21"/>
    <w:rsid w:val="00EF1434"/>
    <w:rsid w:val="00EF6399"/>
    <w:rsid w:val="00F2331D"/>
    <w:rsid w:val="00F237CB"/>
    <w:rsid w:val="00F2520B"/>
    <w:rsid w:val="00F272E0"/>
    <w:rsid w:val="00F315EF"/>
    <w:rsid w:val="00F34928"/>
    <w:rsid w:val="00F3615B"/>
    <w:rsid w:val="00F5217E"/>
    <w:rsid w:val="00F563EC"/>
    <w:rsid w:val="00F601C7"/>
    <w:rsid w:val="00F73AFA"/>
    <w:rsid w:val="00F86038"/>
    <w:rsid w:val="00F93557"/>
    <w:rsid w:val="00F95C0D"/>
    <w:rsid w:val="00F95CEE"/>
    <w:rsid w:val="00FB6BF3"/>
    <w:rsid w:val="00FD4341"/>
    <w:rsid w:val="00FD46DD"/>
    <w:rsid w:val="00FD782F"/>
    <w:rsid w:val="00FE3D16"/>
    <w:rsid w:val="00FE79F9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7001"/>
  <w15:docId w15:val="{F78EC468-7638-4DFC-8DEB-5D841322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51D"/>
    <w:pPr>
      <w:suppressAutoHyphens/>
    </w:pPr>
    <w:rPr>
      <w:rFonts w:ascii="Calibri" w:eastAsia="Calibri" w:hAnsi="Calibri" w:cs="Times New Roman"/>
      <w:kern w:val="1"/>
      <w:sz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66551D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6551D"/>
    <w:rPr>
      <w:rFonts w:ascii="Times New Roman" w:eastAsia="Times New Roman" w:hAnsi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65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6551D"/>
    <w:rPr>
      <w:rFonts w:ascii="Calibri" w:eastAsia="Calibri" w:hAnsi="Calibri" w:cs="Times New Roman"/>
      <w:kern w:val="1"/>
      <w:sz w:val="22"/>
      <w:lang w:eastAsia="ar-SA"/>
    </w:rPr>
  </w:style>
  <w:style w:type="paragraph" w:styleId="Odlomakpopisa">
    <w:name w:val="List Paragraph"/>
    <w:basedOn w:val="Normal"/>
    <w:uiPriority w:val="34"/>
    <w:qFormat/>
    <w:rsid w:val="003B23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173A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6173A6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6173A6"/>
    <w:rPr>
      <w:rFonts w:ascii="Arial" w:hAnsi="Arial" w:cs="Arial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173A6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173A6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2A097C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A097C"/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styleId="Referencafusnote">
    <w:name w:val="footnote reference"/>
    <w:basedOn w:val="Zadanifontodlomka"/>
    <w:uiPriority w:val="99"/>
    <w:semiHidden/>
    <w:unhideWhenUsed/>
    <w:rsid w:val="002A09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244, Kennedyev trg 11</izvorni_sadrzaj>
    <derivirana_varijabla naziv="DomainObject.Prostorija.Naziv_1">Soba 244, Kennedyev trg 11</derivirana_varijabla>
  </DomainObject.Prostorija.Naziv>
  <DomainObject.Prostorija.Oznaka>
    <izvorni_sadrzaj>244 Kennedyev trg 11</izvorni_sadrzaj>
    <derivirana_varijabla naziv="DomainObject.Prostorija.Oznaka_1">244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2021.</izvorni_sadrzaj>
    <derivirana_varijabla naziv="DomainObject.StvarniPocetakDatum_1">16. prosinca 2021.</derivirana_varijabla>
  </DomainObject.StvarniPocetakDatum>
  <DomainObject.StvarniZavrsetakDatum>
    <izvorni_sadrzaj>16. prosinca 2021.</izvorni_sadrzaj>
    <derivirana_varijabla naziv="DomainObject.StvarniZavrsetakDatum_1">16. prosinca 2021.</derivirana_varijabla>
  </DomainObject.StvarniZavrsetakDatum>
  <DomainObject.PlaniraniZavrsetakDatum>
    <izvorni_sadrzaj>16. prosinca 2021.</izvorni_sadrzaj>
    <derivirana_varijabla naziv="DomainObject.PlaniraniZavrsetakDatum_1">16. prosinca 2021.</derivirana_varijabla>
  </DomainObject.PlaniraniZavrsetakDatum>
  <DomainObject.PlaniraniPocetakDatum>
    <izvorni_sadrzaj>16. prosinca 2021.</izvorni_sadrzaj>
    <derivirana_varijabla naziv="DomainObject.PlaniraniPocetakDatum_1">16. prosinca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2021.</izvorni_sadrzaj>
    <derivirana_varijabla naziv="DomainObject.Zapisnik.DatumKreiranja_1">16.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Ovr-94/2020-10</izvorni_sadrzaj>
    <derivirana_varijabla naziv="DomainObject.Zapisnik.Oznaka_1">Ovr-94/2020-10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lipnja 2020.</izvorni_sadrzaj>
    <derivirana_varijabla naziv="DomainObject.Predmet.DatumOsnivanja_1">25.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19491579.59</izvorni_sadrzaj>
    <derivirana_varijabla naziv="DomainObject.Predmet.InicijalnaVrijednost_1">19491579.59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debeli</izvorni_sadrzaj>
    <derivirana_varijabla naziv="DomainObject.Predmet.Opis_1">debeli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Ovr-94/2020</izvorni_sadrzaj>
    <derivirana_varijabla naziv="DomainObject.Predmet.OznakaBroj_1">Ovr-94/2020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&amp; I, društvo s ograničenom odgovornošću za trgovinu i usluge</izvorni_sadrzaj>
    <derivirana_varijabla naziv="DomainObject.Predmet.ProtustrankaFormated_1">  I &amp; I, društvo s ograničenom odgovornošću za trgovinu i usluge</derivirana_varijabla>
  </DomainObject.Predmet.ProtustrankaFormated>
  <DomainObject.Predmet.ProtustrankaFormatedOIB>
    <izvorni_sadrzaj>  I &amp; I, društvo s ograničenom odgovornošću za trgovinu i usluge, OIB 04383787893</izvorni_sadrzaj>
    <derivirana_varijabla naziv="DomainObject.Predmet.ProtustrankaFormatedOIB_1">  I &amp; I, društvo s ograničenom odgovornošću za trgovinu i usluge, OIB 04383787893</derivirana_varijabla>
  </DomainObject.Predmet.ProtustrankaFormatedOIB>
  <DomainObject.Predmet.ProtustrankaFormatedWithAdress>
    <izvorni_sadrzaj> I &amp; I, društvo s ograničenom odgovornošću za trgovinu i usluge, Hondlova 21, 10000 Zagreb</izvorni_sadrzaj>
    <derivirana_varijabla naziv="DomainObject.Predmet.ProtustrankaFormatedWithAdress_1"> I &amp; I, društvo s ograničenom odgovornošću za trgovinu i usluge, Hondlova 21, 10000 Zagreb</derivirana_varijabla>
  </DomainObject.Predmet.ProtustrankaFormatedWithAdress>
  <DomainObject.Predmet.ProtustrankaFormatedWithAdressOIB>
    <izvorni_sadrzaj> I &amp; I, društvo s ograničenom odgovornošću za trgovinu i usluge, OIB 04383787893, Hondlova 21, 10000 Zagreb</izvorni_sadrzaj>
    <derivirana_varijabla naziv="DomainObject.Predmet.ProtustrankaFormatedWithAdressOIB_1"> I &amp; I, društvo s ograničenom odgovornošću za trgovinu i usluge, OIB 04383787893, Hondlova 21, 10000 Zagreb</derivirana_varijabla>
  </DomainObject.Predmet.ProtustrankaFormatedWithAdressOIB>
  <DomainObject.Predmet.ProtustrankaWithAdress>
    <izvorni_sadrzaj>I &amp; I, društvo s ograničenom odgovornošću za trgovinu i usluge Hondlova 21, 10000 Zagreb</izvorni_sadrzaj>
    <derivirana_varijabla naziv="DomainObject.Predmet.ProtustrankaWithAdress_1">I &amp; I, društvo s ograničenom odgovornošću za trgovinu i usluge Hondlova 21, 10000 Zagreb</derivirana_varijabla>
  </DomainObject.Predmet.ProtustrankaWithAdress>
  <DomainObject.Predmet.ProtustrankaWithAdressOIB>
    <izvorni_sadrzaj>I &amp; I, društvo s ograničenom odgovornošću za trgovinu i usluge, OIB 04383787893, Hondlova 21, 10000 Zagreb</izvorni_sadrzaj>
    <derivirana_varijabla naziv="DomainObject.Predmet.ProtustrankaWithAdressOIB_1">I &amp; I, društvo s ograničenom odgovornošću za trgovinu i usluge, OIB 04383787893, Hondlova 21, 10000 Zagreb</derivirana_varijabla>
  </DomainObject.Predmet.ProtustrankaWithAdressOIB>
  <DomainObject.Predmet.ProtustrankaNazivFormated>
    <izvorni_sadrzaj>I &amp; I, društvo s ograničenom odgovornošću za trgovinu i usluge</izvorni_sadrzaj>
    <derivirana_varijabla naziv="DomainObject.Predmet.ProtustrankaNazivFormated_1">I &amp; I, društvo s ograničenom odgovornošću za trgovinu i usluge</derivirana_varijabla>
  </DomainObject.Predmet.ProtustrankaNazivFormated>
  <DomainObject.Predmet.ProtustrankaNazivFormatedOIB>
    <izvorni_sadrzaj>I &amp; I, društvo s ograničenom odgovornošću za trgovinu i usluge, OIB 04383787893</izvorni_sadrzaj>
    <derivirana_varijabla naziv="DomainObject.Predmet.ProtustrankaNazivFormatedOIB_1">I &amp; I, društvo s ograničenom odgovornošću za trgovinu i usluge, OIB 04383787893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 - D. Nizić</izvorni_sadrzaj>
    <derivirana_varijabla naziv="DomainObject.Predmet.Referada.Naziv_1">38. - D. Nizić</derivirana_varijabla>
  </DomainObject.Predmet.Referada.Naziv>
  <DomainObject.Predmet.Referada.Oznaka>
    <izvorni_sadrzaj>38.</izvorni_sadrzaj>
    <derivirana_varijabla naziv="DomainObject.Predmet.Referada.Oznaka_1">38.</derivirana_varijabla>
  </DomainObject.Predmet.Referada.Oznaka>
  <DomainObject.Predmet.Referada.Prostorija.Naziv>
    <izvorni_sadrzaj>Soba 244, Kennedyev trg 11</izvorni_sadrzaj>
    <derivirana_varijabla naziv="DomainObject.Predmet.Referada.Prostorija.Naziv_1">Soba 244, Kennedyev trg 11</derivirana_varijabla>
  </DomainObject.Predmet.Referada.Prostorija.Naziv>
  <DomainObject.Predmet.Referada.Prostorija.Oznaka>
    <izvorni_sadrzaj>244 Kennedyev trg 11</izvorni_sadrzaj>
    <derivirana_varijabla naziv="DomainObject.Predmet.Referada.Prostorija.Oznaka_1">244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Ingeborg Marko; Christiane Marko</izvorni_sadrzaj>
    <derivirana_varijabla naziv="DomainObject.Predmet.StrankaFormated_1">  Ingeborg Marko; Christiane Marko</derivirana_varijabla>
  </DomainObject.Predmet.StrankaFormated>
  <DomainObject.Predmet.StrankaFormatedOIB>
    <izvorni_sadrzaj>  Ingeborg Marko, OIB 56522722960; Christiane Marko, OIB 73809879773</izvorni_sadrzaj>
    <derivirana_varijabla naziv="DomainObject.Predmet.StrankaFormatedOIB_1">  Ingeborg Marko, OIB 56522722960; Christiane Marko, OIB 73809879773</derivirana_varijabla>
  </DomainObject.Predmet.StrankaFormatedOIB>
  <DomainObject.Predmet.StrankaFormatedWithAdress>
    <izvorni_sadrzaj> Ingeborg Marko, Sv. Petar Na Moru 357, 23210 Sveti Petar Na Moru; Christiane Marko, Brahmsplatz 007012, Beč</izvorni_sadrzaj>
    <derivirana_varijabla naziv="DomainObject.Predmet.StrankaFormatedWithAdress_1"> Ingeborg Marko, Sv. Petar Na Moru 357, 23210 Sveti Petar Na Moru; Christiane Marko, Brahmsplatz 007012, Beč</derivirana_varijabla>
  </DomainObject.Predmet.StrankaFormatedWithAdress>
  <DomainObject.Predmet.StrankaFormatedWithAdressOIB>
    <izvorni_sadrzaj> Ingeborg Marko, OIB 56522722960, Sv. Petar Na Moru 357, 23210 Sveti Petar Na Moru; Christiane Marko, OIB 73809879773, Brahmsplatz 007012, Beč</izvorni_sadrzaj>
    <derivirana_varijabla naziv="DomainObject.Predmet.StrankaFormatedWithAdressOIB_1"> Ingeborg Marko, OIB 56522722960, Sv. Petar Na Moru 357, 23210 Sveti Petar Na Moru; Christiane Marko, OIB 73809879773, Brahmsplatz 007012, Beč</derivirana_varijabla>
  </DomainObject.Predmet.StrankaFormatedWithAdressOIB>
  <DomainObject.Predmet.StrankaWithAdress>
    <izvorni_sadrzaj>Ingeborg Marko Sv. Petar Na Moru 357,23210 Sveti Petar Na Moru,Christiane Marko Brahmsplatz 007012,Beč</izvorni_sadrzaj>
    <derivirana_varijabla naziv="DomainObject.Predmet.StrankaWithAdress_1">Ingeborg Marko Sv. Petar Na Moru 357,23210 Sveti Petar Na Moru,Christiane Marko Brahmsplatz 007012,Beč</derivirana_varijabla>
  </DomainObject.Predmet.StrankaWithAdress>
  <DomainObject.Predmet.StrankaWithAdressOIB>
    <izvorni_sadrzaj>Ingeborg Marko, OIB 56522722960, Sv. Petar Na Moru 357,23210 Sveti Petar Na Moru,Christiane Marko, OIB 73809879773, Brahmsplatz 007012,Beč</izvorni_sadrzaj>
    <derivirana_varijabla naziv="DomainObject.Predmet.StrankaWithAdressOIB_1">Ingeborg Marko, OIB 56522722960, Sv. Petar Na Moru 357,23210 Sveti Petar Na Moru,Christiane Marko, OIB 73809879773, Brahmsplatz 007012,Beč</derivirana_varijabla>
  </DomainObject.Predmet.StrankaWithAdressOIB>
  <DomainObject.Predmet.StrankaNazivFormated>
    <izvorni_sadrzaj>Ingeborg Marko,Christiane Marko</izvorni_sadrzaj>
    <derivirana_varijabla naziv="DomainObject.Predmet.StrankaNazivFormated_1">Ingeborg Marko,Christiane Marko</derivirana_varijabla>
  </DomainObject.Predmet.StrankaNazivFormated>
  <DomainObject.Predmet.StrankaNazivFormatedOIB>
    <izvorni_sadrzaj>Ingeborg Marko, OIB 56522722960,Christiane Marko, OIB 73809879773</izvorni_sadrzaj>
    <derivirana_varijabla naziv="DomainObject.Predmet.StrankaNazivFormatedOIB_1">Ingeborg Marko, OIB 56522722960,Christiane Marko, OIB 73809879773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 - D. Nizić</izvorni_sadrzaj>
    <derivirana_varijabla naziv="DomainObject.Predmet.TrenutnaLokacijaSpisa.Naziv_1">38. 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Ovrha na nekretnini</izvorni_sadrzaj>
    <derivirana_varijabla naziv="DomainObject.Predmet.VrstaSpora.Naziv_1">Ovrha na nekretnini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Ingeborg Marko</item>
      <item>Christiane Marko</item>
    </izvorni_sadrzaj>
    <derivirana_varijabla naziv="DomainObject.Predmet.StrankaListFormated_1">
      <item>Ingeborg Marko</item>
      <item>Christiane Marko</item>
    </derivirana_varijabla>
  </DomainObject.Predmet.StrankaListFormated>
  <DomainObject.Predmet.StrankaListFormatedOIB>
    <izvorni_sadrzaj>
      <item>Ingeborg Marko, OIB 56522722960</item>
      <item>Christiane Marko, OIB 73809879773</item>
    </izvorni_sadrzaj>
    <derivirana_varijabla naziv="DomainObject.Predmet.StrankaListFormatedOIB_1">
      <item>Ingeborg Marko, OIB 56522722960</item>
      <item>Christiane Marko, OIB 73809879773</item>
    </derivirana_varijabla>
  </DomainObject.Predmet.StrankaListFormatedOIB>
  <DomainObject.Predmet.StrankaListFormatedWithAdress>
    <izvorni_sadrzaj>
      <item>Ingeborg Marko, Sv. Petar Na Moru 357, 23210 Sveti Petar Na Moru</item>
      <item>Christiane Marko, Brahmsplatz 007012, Beč</item>
    </izvorni_sadrzaj>
    <derivirana_varijabla naziv="DomainObject.Predmet.StrankaListFormatedWithAdress_1">
      <item>Ingeborg Marko, Sv. Petar Na Moru 357, 23210 Sveti Petar Na Moru</item>
      <item>Christiane Marko, Brahmsplatz 007012, Beč</item>
    </derivirana_varijabla>
  </DomainObject.Predmet.StrankaListFormatedWithAdress>
  <DomainObject.Predmet.StrankaListFormatedWithAdressOIB>
    <izvorni_sadrzaj>
      <item>Ingeborg Marko, OIB 56522722960, Sv. Petar Na Moru 357, 23210 Sveti Petar Na Moru</item>
      <item>Christiane Marko, OIB 73809879773, Brahmsplatz 007012, Beč</item>
    </izvorni_sadrzaj>
    <derivirana_varijabla naziv="DomainObject.Predmet.StrankaListFormatedWithAdressOIB_1">
      <item>Ingeborg Marko, OIB 56522722960, Sv. Petar Na Moru 357, 23210 Sveti Petar Na Moru</item>
      <item>Christiane Marko, OIB 73809879773, Brahmsplatz 007012, Beč</item>
    </derivirana_varijabla>
  </DomainObject.Predmet.StrankaListFormatedWithAdressOIB>
  <DomainObject.Predmet.StrankaListNazivFormated>
    <izvorni_sadrzaj>
      <item>Ingeborg Marko</item>
      <item>Christiane Marko</item>
    </izvorni_sadrzaj>
    <derivirana_varijabla naziv="DomainObject.Predmet.StrankaListNazivFormated_1">
      <item>Ingeborg Marko</item>
      <item>Christiane Marko</item>
    </derivirana_varijabla>
  </DomainObject.Predmet.StrankaListNazivFormated>
  <DomainObject.Predmet.StrankaListNazivFormatedOIB>
    <izvorni_sadrzaj>
      <item>Ingeborg Marko, OIB 56522722960</item>
      <item>Christiane Marko, OIB 73809879773</item>
    </izvorni_sadrzaj>
    <derivirana_varijabla naziv="DomainObject.Predmet.StrankaListNazivFormatedOIB_1">
      <item>Ingeborg Marko, OIB 56522722960</item>
      <item>Christiane Marko, OIB 73809879773</item>
    </derivirana_varijabla>
  </DomainObject.Predmet.StrankaListNazivFormatedOIB>
  <DomainObject.Predmet.ProtuStrankaListFormated>
    <izvorni_sadrzaj>
      <item>I &amp; I, društvo s ograničenom odgovornošću za trgovinu i usluge</item>
    </izvorni_sadrzaj>
    <derivirana_varijabla naziv="DomainObject.Predmet.ProtuStrankaListFormated_1">
      <item>I &amp; I, društvo s ograničenom odgovornošću za trgovinu i usluge</item>
    </derivirana_varijabla>
  </DomainObject.Predmet.ProtuStrankaListFormated>
  <DomainObject.Predmet.ProtuStrankaListFormatedOIB>
    <izvorni_sadrzaj>
      <item>I &amp; I, društvo s ograničenom odgovornošću za trgovinu i usluge, OIB 04383787893</item>
    </izvorni_sadrzaj>
    <derivirana_varijabla naziv="DomainObject.Predmet.ProtuStrankaListFormatedOIB_1">
      <item>I &amp; I, društvo s ograničenom odgovornošću za trgovinu i usluge, OIB 04383787893</item>
    </derivirana_varijabla>
  </DomainObject.Predmet.ProtuStrankaListFormatedOIB>
  <DomainObject.Predmet.ProtuStrankaListFormatedWithAdress>
    <izvorni_sadrzaj>
      <item>I &amp; I, društvo s ograničenom odgovornošću za trgovinu i usluge, Hondlova 21, 10000 Zagreb</item>
    </izvorni_sadrzaj>
    <derivirana_varijabla naziv="DomainObject.Predmet.ProtuStrankaListFormatedWithAdress_1">
      <item>I &amp; I, društvo s ograničenom odgovornošću za trgovinu i usluge, Hondlova 21, 10000 Zagreb</item>
    </derivirana_varijabla>
  </DomainObject.Predmet.ProtuStrankaListFormatedWithAdress>
  <DomainObject.Predmet.ProtuStrankaListFormatedWithAdressOIB>
    <izvorni_sadrzaj>
      <item>I &amp; I, društvo s ograničenom odgovornošću za trgovinu i usluge, OIB 04383787893, Hondlova 21, 10000 Zagreb</item>
    </izvorni_sadrzaj>
    <derivirana_varijabla naziv="DomainObject.Predmet.ProtuStrankaListFormatedWithAdressOIB_1">
      <item>I &amp; I, društvo s ograničenom odgovornošću za trgovinu i usluge, OIB 04383787893, Hondlova 21, 10000 Zagreb</item>
    </derivirana_varijabla>
  </DomainObject.Predmet.ProtuStrankaListFormatedWithAdressOIB>
  <DomainObject.Predmet.ProtuStrankaListNazivFormated>
    <izvorni_sadrzaj>
      <item>I &amp; I, društvo s ograničenom odgovornošću za trgovinu i usluge</item>
    </izvorni_sadrzaj>
    <derivirana_varijabla naziv="DomainObject.Predmet.ProtuStrankaListNazivFormated_1">
      <item>I &amp; I, društvo s ograničenom odgovornošću za trgovinu i usluge</item>
    </derivirana_varijabla>
  </DomainObject.Predmet.ProtuStrankaListNazivFormated>
  <DomainObject.Predmet.ProtuStrankaListNazivFormatedOIB>
    <izvorni_sadrzaj>
      <item>I &amp; I, društvo s ograničenom odgovornošću za trgovinu i usluge, OIB 04383787893</item>
    </izvorni_sadrzaj>
    <derivirana_varijabla naziv="DomainObject.Predmet.ProtuStrankaListNazivFormatedOIB_1">
      <item>I &amp; I, društvo s ograničenom odgovornošću za trgovinu i usluge, OIB 04383787893</item>
    </derivirana_varijabla>
  </DomainObject.Predmet.ProtuStrankaListNazivFormatedOIB>
  <DomainObject.Predmet.OstaliListFormated>
    <izvorni_sadrzaj>
      <item>Bojana Sajko</item>
      <item>MARKOVIĆ I PARTNERI odvjetničko društvo d.o.o.</item>
      <item>Diana Kristina Miškulin Novak</item>
    </izvorni_sadrzaj>
    <derivirana_varijabla naziv="DomainObject.Predmet.OstaliListFormated_1">
      <item>Bojana Sajko</item>
      <item>MARKOVIĆ I PARTNERI odvjetničko društvo d.o.o.</item>
      <item>Diana Kristina Miškulin Novak</item>
    </derivirana_varijabla>
  </DomainObject.Predmet.OstaliListFormated>
  <DomainObject.Predmet.OstaliListFormatedOIB>
    <izvorni_sadrzaj>
      <item>Bojana Sajko, OIB 64449452864</item>
      <item>MARKOVIĆ I PARTNERI odvjetničko društvo d.o.o., OIB 00000000001</item>
      <item>Diana Kristina Miškulin Novak, OIB 26667877025</item>
    </izvorni_sadrzaj>
    <derivirana_varijabla naziv="DomainObject.Predmet.OstaliListFormatedOIB_1">
      <item>Bojana Sajko, OIB 64449452864</item>
      <item>MARKOVIĆ I PARTNERI odvjetničko društvo d.o.o., OIB 00000000001</item>
      <item>Diana Kristina Miškulin Novak, OIB 26667877025</item>
    </derivirana_varijabla>
  </DomainObject.Predmet.OstaliListFormatedOIB>
  <DomainObject.Predmet.OstaliListFormatedWithAdress>
    <izvorni_sadrzaj>
      <item>Bojana Sajko, Bužanova 15, 10000 Zagreb</item>
      <item>MARKOVIĆ I PARTNERI odvjetničko društvo d.o.o., Ilica 1a, 10000 Zagreb</item>
      <item>Diana Kristina Miškulin Novak, Ilica 1a, 10000 Zagreb</item>
    </izvorni_sadrzaj>
    <derivirana_varijabla naziv="DomainObject.Predmet.OstaliListFormatedWithAdress_1">
      <item>Bojana Sajko, Bužanova 15, 10000 Zagreb</item>
      <item>MARKOVIĆ I PARTNERI odvjetničko društvo d.o.o., Ilica 1a, 10000 Zagreb</item>
      <item>Diana Kristina Miškulin Novak, Ilica 1a, 10000 Zagreb</item>
    </derivirana_varijabla>
  </DomainObject.Predmet.OstaliListFormatedWithAdress>
  <DomainObject.Predmet.OstaliListFormatedWithAdressOIB>
    <izvorni_sadrzaj>
      <item>Bojana Sajko, OIB 64449452864, Bužanova 15, 10000 Zagreb</item>
      <item>MARKOVIĆ I PARTNERI odvjetničko društvo d.o.o., OIB 00000000001, Ilica 1a, 10000 Zagreb</item>
      <item>Diana Kristina Miškulin Novak, OIB 26667877025, Ilica 1a, 10000 Zagreb</item>
    </izvorni_sadrzaj>
    <derivirana_varijabla naziv="DomainObject.Predmet.OstaliListFormatedWithAdressOIB_1">
      <item>Bojana Sajko, OIB 64449452864, Bužanova 15, 10000 Zagreb</item>
      <item>MARKOVIĆ I PARTNERI odvjetničko društvo d.o.o., OIB 00000000001, Ilica 1a, 10000 Zagreb</item>
      <item>Diana Kristina Miškulin Novak, OIB 26667877025, Ilica 1a, 10000 Zagreb</item>
    </derivirana_varijabla>
  </DomainObject.Predmet.OstaliListFormatedWithAdressOIB>
  <DomainObject.Predmet.OstaliListNazivFormated>
    <izvorni_sadrzaj>
      <item>Bojana Sajko</item>
      <item>MARKOVIĆ I PARTNERI odvjetničko društvo d.o.o.</item>
      <item>Diana Kristina Miškulin Novak</item>
    </izvorni_sadrzaj>
    <derivirana_varijabla naziv="DomainObject.Predmet.OstaliListNazivFormated_1">
      <item>Bojana Sajko</item>
      <item>MARKOVIĆ I PARTNERI odvjetničko društvo d.o.o.</item>
      <item>Diana Kristina Miškulin Novak</item>
    </derivirana_varijabla>
  </DomainObject.Predmet.OstaliListNazivFormated>
  <DomainObject.Predmet.OstaliListNazivFormatedOIB>
    <izvorni_sadrzaj>
      <item>Bojana Sajko, OIB 64449452864</item>
      <item>MARKOVIĆ I PARTNERI odvjetničko društvo d.o.o., OIB 00000000001</item>
      <item>Diana Kristina Miškulin Novak, OIB 26667877025</item>
    </izvorni_sadrzaj>
    <derivirana_varijabla naziv="DomainObject.Predmet.OstaliListNazivFormatedOIB_1">
      <item>Bojana Sajko, OIB 64449452864</item>
      <item>MARKOVIĆ I PARTNERI odvjetničko društvo d.o.o., OIB 00000000001</item>
      <item>Diana Kristina Miškulin Novak, OIB 26667877025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2021.</izvorni_sadrzaj>
    <derivirana_varijabla naziv="DomainObject.Datum_1">16. prosinca 2021.</derivirana_varijabla>
  </DomainObject.Datum>
  <DomainObject.PoslovniBrojDokumenta>
    <izvorni_sadrzaj>Ovr-94/2020-10</izvorni_sadrzaj>
    <derivirana_varijabla naziv="DomainObject.PoslovniBrojDokumenta_1">Ovr-94/2020-10</derivirana_varijabla>
  </DomainObject.PoslovniBrojDokumenta>
  <DomainObject.Predmet.StrankaIDrugi>
    <izvorni_sadrzaj>Ingeborg Marko i dr.</izvorni_sadrzaj>
    <derivirana_varijabla naziv="DomainObject.Predmet.StrankaIDrugi_1">Ingeborg Marko i dr.</derivirana_varijabla>
  </DomainObject.Predmet.StrankaIDrugi>
  <DomainObject.Predmet.ProtustrankaIDrugi>
    <izvorni_sadrzaj>I &amp; I, društvo s ograničenom odgovornošću za trgovinu i usluge</izvorni_sadrzaj>
    <derivirana_varijabla naziv="DomainObject.Predmet.ProtustrankaIDrugi_1">I &amp; I, društvo s ograničenom odgovornošću za trgovinu i usluge</derivirana_varijabla>
  </DomainObject.Predmet.ProtustrankaIDrugi>
  <DomainObject.Predmet.StrankaIDrugiAdressOIB>
    <izvorni_sadrzaj>Ingeborg Marko, OIB 56522722960, Sv. Petar Na Moru 357, 23210 Sveti Petar Na Moru i dr.</izvorni_sadrzaj>
    <derivirana_varijabla naziv="DomainObject.Predmet.StrankaIDrugiAdressOIB_1">Ingeborg Marko, OIB 56522722960, Sv. Petar Na Moru 357, 23210 Sveti Petar Na Moru i dr.</derivirana_varijabla>
  </DomainObject.Predmet.StrankaIDrugiAdressOIB>
  <DomainObject.Predmet.ProtustrankaIDrugiAdressOIB>
    <izvorni_sadrzaj>I &amp; I, društvo s ograničenom odgovornošću za trgovinu i usluge, OIB 04383787893, Hondlova 21, 10000 Zagreb</izvorni_sadrzaj>
    <derivirana_varijabla naziv="DomainObject.Predmet.ProtustrankaIDrugiAdressOIB_1">I &amp; I, društvo s ograničenom odgovornošću za trgovinu i usluge, OIB 04383787893, Hondlova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Ingeborg Marko</item>
      <item>I &amp; I, društvo s ograničenom odgovornošću za trgovinu i usluge</item>
      <item>Christiane Marko</item>
      <item>Bojana Sajko</item>
      <item>MARKOVIĆ I PARTNERI odvjetničko društvo d.o.o.</item>
      <item>Diana Kristina Miškulin Novak</item>
    </izvorni_sadrzaj>
    <derivirana_varijabla naziv="DomainObject.Predmet.SudioniciListNaziv_1">
      <item>Ingeborg Marko</item>
      <item>I &amp; I, društvo s ograničenom odgovornošću za trgovinu i usluge</item>
      <item>Christiane Marko</item>
      <item>Bojana Sajko</item>
      <item>MARKOVIĆ I PARTNERI odvjetničko društvo d.o.o.</item>
      <item>Diana Kristina Miškulin Novak</item>
    </derivirana_varijabla>
  </DomainObject.Predmet.SudioniciListNaziv>
  <DomainObject.Predmet.SudioniciListAdressOIB>
    <izvorni_sadrzaj>
      <item>Ingeborg Marko, OIB 56522722960, Sv. Petar Na Moru 357,23210 Sveti Petar Na Moru</item>
      <item>I &amp; I, društvo s ograničenom odgovornošću za trgovinu i usluge, OIB 04383787893, Hondlova 21,10000 Zagreb</item>
      <item>Christiane Marko, OIB 73809879773, Brahmsplatz 007012,Beč</item>
      <item>Bojana Sajko, OIB 64449452864, Bužanova 15,10000 Zagreb</item>
      <item>MARKOVIĆ I PARTNERI odvjetničko društvo d.o.o., OIB 00000000001, Ilica 1a,10000 Zagreb</item>
      <item>Diana Kristina Miškulin Novak, OIB 26667877025, Ilica 1a,10000 Zagreb</item>
    </izvorni_sadrzaj>
    <derivirana_varijabla naziv="DomainObject.Predmet.SudioniciListAdressOIB_1">
      <item>Ingeborg Marko, OIB 56522722960, Sv. Petar Na Moru 357,23210 Sveti Petar Na Moru</item>
      <item>I &amp; I, društvo s ograničenom odgovornošću za trgovinu i usluge, OIB 04383787893, Hondlova 21,10000 Zagreb</item>
      <item>Christiane Marko, OIB 73809879773, Brahmsplatz 007012,Beč</item>
      <item>Bojana Sajko, OIB 64449452864, Bužanova 15,10000 Zagreb</item>
      <item>MARKOVIĆ I PARTNERI odvjetničko društvo d.o.o., OIB 00000000001, Ilica 1a,10000 Zagreb</item>
      <item>Diana Kristina Miškulin Novak, OIB 26667877025,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56522722960</item>
      <item>, OIB 04383787893</item>
      <item>, OIB 73809879773</item>
      <item>, OIB 64449452864</item>
      <item>, OIB 00000000001</item>
      <item>, OIB 26667877025</item>
    </izvorni_sadrzaj>
    <derivirana_varijabla naziv="DomainObject.Predmet.SudioniciListNazivOIB_1">
      <item>, OIB 56522722960</item>
      <item>, OIB 04383787893</item>
      <item>, OIB 73809879773</item>
      <item>, OIB 64449452864</item>
      <item>, OIB 00000000001</item>
      <item>, OIB 26667877025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rujna 2017.</izvorni_sadrzaj>
    <derivirana_varijabla naziv="DomainObject.Predmet.DatumPocetkaProcesa_1">12.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D3E9328A-CBBC-4B35-A81F-6572350E7BF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Melanija Krilčić</dc:creator>
  <cp:lastModifiedBy>Tin Gelenčer</cp:lastModifiedBy>
  <cp:revision>2</cp:revision>
  <cp:lastPrinted>2021-12-16T09:47:00Z</cp:lastPrinted>
  <dcterms:created xsi:type="dcterms:W3CDTF">2023-06-28T06:13:00Z</dcterms:created>
  <dcterms:modified xsi:type="dcterms:W3CDTF">2023-06-28T06:13:00Z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BrojStranica">
    <vt:i4>2</vt:i4>
  </property>
  <property fmtid="{D5CDD505-2E9C-101B-9397-08002B2CF9AE}" pid="4" name="Naslov">
    <vt:lpwstr>Ovr-94/2020-10 / Zapisnik - Ročište (Anđelka 1.docx)</vt:lpwstr>
  </property>
  <property fmtid="{D5CDD505-2E9C-101B-9397-08002B2CF9AE}" pid="5" name="CC_coloring">
    <vt:bool>false</vt:bool>
  </property>
</Properties>
</file>